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6BF" w:rsidRDefault="00B246BF" w:rsidP="00DA55D7">
      <w:pPr>
        <w:pStyle w:val="NoSpacing"/>
        <w:tabs>
          <w:tab w:val="right" w:pos="10466"/>
        </w:tabs>
        <w:spacing w:line="276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ОПИСАНИЕ МАТЕРИАЛЬНО-ТЕХНИЧЕСКОГО  ОБЕСПЕЧЕНИЯ</w:t>
      </w:r>
    </w:p>
    <w:p w:rsidR="00B246BF" w:rsidRDefault="00B246BF" w:rsidP="00DA55D7">
      <w:pPr>
        <w:pStyle w:val="NoSpacing"/>
        <w:tabs>
          <w:tab w:val="right" w:pos="10466"/>
        </w:tabs>
        <w:spacing w:line="276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ОБРАЗОВАТЕЛЬНОГО ПРОЦЕССА </w:t>
      </w:r>
    </w:p>
    <w:p w:rsidR="00B246BF" w:rsidRDefault="00B246BF" w:rsidP="00DA55D7">
      <w:pPr>
        <w:spacing w:line="276" w:lineRule="auto"/>
        <w:ind w:firstLine="567"/>
      </w:pPr>
    </w:p>
    <w:p w:rsidR="00B246BF" w:rsidRDefault="00B246BF" w:rsidP="00DA55D7">
      <w:pPr>
        <w:spacing w:line="276" w:lineRule="auto"/>
        <w:ind w:firstLine="567"/>
        <w:jc w:val="both"/>
      </w:pPr>
      <w:r>
        <w:t>УЧЕБНО-МЕТОДИЧЕСКОЕ И ИНФОРМАЦИОННОЕ ОБЕСПЕЧЕНИЕ</w:t>
      </w:r>
    </w:p>
    <w:p w:rsidR="00B246BF" w:rsidRDefault="00B246BF" w:rsidP="00DA55D7">
      <w:pPr>
        <w:spacing w:line="276" w:lineRule="auto"/>
        <w:ind w:firstLine="567"/>
        <w:jc w:val="both"/>
        <w:rPr>
          <w:b/>
          <w:u w:val="single"/>
        </w:rPr>
      </w:pPr>
      <w:r>
        <w:rPr>
          <w:b/>
          <w:u w:val="single"/>
        </w:rPr>
        <w:t>Книгопечатная продукция</w:t>
      </w:r>
    </w:p>
    <w:p w:rsidR="00B246BF" w:rsidRDefault="00B246BF" w:rsidP="00DA55D7">
      <w:pPr>
        <w:pStyle w:val="ListParagraph"/>
        <w:numPr>
          <w:ilvl w:val="0"/>
          <w:numId w:val="5"/>
        </w:numPr>
        <w:spacing w:line="276" w:lineRule="auto"/>
        <w:ind w:left="0" w:firstLine="567"/>
        <w:jc w:val="both"/>
      </w:pPr>
      <w:r>
        <w:t>Синявский Н. И., Власов В. В., Фынтынэ О. А. Программа по физическому воспитанию учащихся 1 – 4 классов на основе традиций коренного населения Ханты-Мансийского округа. – Ханты-Мансийск: Изд-во «Институт повышения квалификации и развития регионального образования». 2003. – 23 с. (Рассмотрено и рекомендовано экспертным советом Департамента образования и науки Ханты-Мансийского округа)</w:t>
      </w:r>
    </w:p>
    <w:p w:rsidR="00B246BF" w:rsidRDefault="00B246BF" w:rsidP="00DA55D7">
      <w:pPr>
        <w:pStyle w:val="ListParagraph"/>
        <w:numPr>
          <w:ilvl w:val="0"/>
          <w:numId w:val="5"/>
        </w:numPr>
        <w:spacing w:line="276" w:lineRule="auto"/>
        <w:ind w:left="0" w:firstLine="567"/>
        <w:jc w:val="both"/>
      </w:pPr>
      <w:r>
        <w:t xml:space="preserve">Синявский Н. И., Власов В. В., Фынтынэ О. А. Игры, состязания и самобытные физические упражнения народов Севера. Учебное-методическое пособие. – Ханты-Мансийск:  Изд-во «Институт повышения квалификации и развития регионального образования». 2003. – 83 с. </w:t>
      </w:r>
    </w:p>
    <w:p w:rsidR="00B246BF" w:rsidRDefault="00B246BF" w:rsidP="00DA55D7">
      <w:pPr>
        <w:spacing w:line="276" w:lineRule="auto"/>
        <w:ind w:firstLine="567"/>
      </w:pPr>
    </w:p>
    <w:p w:rsidR="00B246BF" w:rsidRDefault="00B246BF" w:rsidP="00DA55D7">
      <w:pPr>
        <w:spacing w:line="276" w:lineRule="auto"/>
        <w:ind w:firstLine="567"/>
      </w:pPr>
      <w:r>
        <w:t>УЧЕБНО-ПРАКТИЧЕСКОЕ ОБОРУДОВАНИЕ</w:t>
      </w:r>
    </w:p>
    <w:p w:rsidR="00B246BF" w:rsidRDefault="00B246BF" w:rsidP="00DA55D7">
      <w:pPr>
        <w:pStyle w:val="ListParagraph"/>
        <w:numPr>
          <w:ilvl w:val="0"/>
          <w:numId w:val="7"/>
        </w:numPr>
        <w:tabs>
          <w:tab w:val="left" w:pos="567"/>
        </w:tabs>
        <w:spacing w:line="276" w:lineRule="auto"/>
        <w:ind w:left="0" w:firstLine="567"/>
      </w:pPr>
      <w:r>
        <w:t>Лента финишная</w:t>
      </w:r>
    </w:p>
    <w:p w:rsidR="00B246BF" w:rsidRDefault="00B246BF" w:rsidP="00DA55D7">
      <w:pPr>
        <w:pStyle w:val="ListParagraph"/>
        <w:numPr>
          <w:ilvl w:val="0"/>
          <w:numId w:val="7"/>
        </w:numPr>
        <w:tabs>
          <w:tab w:val="left" w:pos="567"/>
        </w:tabs>
        <w:spacing w:line="276" w:lineRule="auto"/>
        <w:ind w:left="0" w:firstLine="567"/>
      </w:pPr>
      <w:r>
        <w:t>Сетка для переноса и хранения мячей</w:t>
      </w:r>
    </w:p>
    <w:p w:rsidR="00B246BF" w:rsidRDefault="00B246BF" w:rsidP="00DA55D7">
      <w:pPr>
        <w:pStyle w:val="ListParagraph"/>
        <w:numPr>
          <w:ilvl w:val="0"/>
          <w:numId w:val="7"/>
        </w:numPr>
        <w:tabs>
          <w:tab w:val="left" w:pos="567"/>
        </w:tabs>
        <w:spacing w:line="276" w:lineRule="auto"/>
        <w:ind w:left="0" w:firstLine="567"/>
      </w:pPr>
      <w:r>
        <w:t>Флажки стартовые</w:t>
      </w:r>
    </w:p>
    <w:p w:rsidR="00B246BF" w:rsidRDefault="00B246BF" w:rsidP="00DA55D7">
      <w:pPr>
        <w:pStyle w:val="ListParagraph"/>
        <w:numPr>
          <w:ilvl w:val="0"/>
          <w:numId w:val="7"/>
        </w:numPr>
        <w:tabs>
          <w:tab w:val="left" w:pos="567"/>
        </w:tabs>
        <w:spacing w:line="276" w:lineRule="auto"/>
        <w:ind w:left="0" w:firstLine="567"/>
      </w:pPr>
      <w:r>
        <w:t>Обруч пластиковый</w:t>
      </w:r>
    </w:p>
    <w:p w:rsidR="00B246BF" w:rsidRDefault="00B246BF" w:rsidP="00DA55D7">
      <w:pPr>
        <w:pStyle w:val="ListParagraph"/>
        <w:numPr>
          <w:ilvl w:val="0"/>
          <w:numId w:val="7"/>
        </w:numPr>
        <w:tabs>
          <w:tab w:val="left" w:pos="567"/>
        </w:tabs>
        <w:spacing w:line="276" w:lineRule="auto"/>
        <w:ind w:left="0" w:firstLine="567"/>
      </w:pPr>
      <w:r>
        <w:t>Палка гимнастическая</w:t>
      </w:r>
    </w:p>
    <w:p w:rsidR="00B246BF" w:rsidRDefault="00B246BF" w:rsidP="00DA55D7">
      <w:pPr>
        <w:pStyle w:val="ListParagraph"/>
        <w:numPr>
          <w:ilvl w:val="0"/>
          <w:numId w:val="7"/>
        </w:numPr>
        <w:tabs>
          <w:tab w:val="left" w:pos="567"/>
        </w:tabs>
        <w:spacing w:line="276" w:lineRule="auto"/>
        <w:ind w:left="0" w:firstLine="567"/>
      </w:pPr>
      <w:r>
        <w:t>Набивные мячи</w:t>
      </w:r>
    </w:p>
    <w:p w:rsidR="00B246BF" w:rsidRDefault="00B246BF" w:rsidP="00DA55D7">
      <w:pPr>
        <w:pStyle w:val="ListParagraph"/>
        <w:numPr>
          <w:ilvl w:val="0"/>
          <w:numId w:val="7"/>
        </w:numPr>
        <w:tabs>
          <w:tab w:val="left" w:pos="567"/>
        </w:tabs>
        <w:spacing w:line="276" w:lineRule="auto"/>
        <w:ind w:left="0" w:firstLine="567"/>
      </w:pPr>
      <w:r>
        <w:t>Скакалки</w:t>
      </w:r>
    </w:p>
    <w:p w:rsidR="00B246BF" w:rsidRDefault="00B246BF" w:rsidP="00DA55D7">
      <w:pPr>
        <w:pStyle w:val="ListParagraph"/>
        <w:numPr>
          <w:ilvl w:val="0"/>
          <w:numId w:val="7"/>
        </w:numPr>
        <w:tabs>
          <w:tab w:val="left" w:pos="567"/>
        </w:tabs>
        <w:spacing w:line="276" w:lineRule="auto"/>
        <w:ind w:left="0" w:firstLine="567"/>
      </w:pPr>
      <w:r>
        <w:t>Гимнастическая стенка</w:t>
      </w:r>
    </w:p>
    <w:p w:rsidR="00B246BF" w:rsidRDefault="00B246BF" w:rsidP="00DA55D7">
      <w:pPr>
        <w:pStyle w:val="ListParagraph"/>
        <w:numPr>
          <w:ilvl w:val="0"/>
          <w:numId w:val="7"/>
        </w:numPr>
        <w:tabs>
          <w:tab w:val="left" w:pos="567"/>
        </w:tabs>
        <w:spacing w:line="276" w:lineRule="auto"/>
        <w:ind w:left="0" w:firstLine="567"/>
      </w:pPr>
      <w:r>
        <w:t>Маты</w:t>
      </w:r>
    </w:p>
    <w:p w:rsidR="00B246BF" w:rsidRDefault="00B246BF" w:rsidP="00DA55D7">
      <w:pPr>
        <w:pStyle w:val="ListParagraph"/>
        <w:numPr>
          <w:ilvl w:val="0"/>
          <w:numId w:val="7"/>
        </w:numPr>
        <w:tabs>
          <w:tab w:val="left" w:pos="567"/>
        </w:tabs>
        <w:spacing w:line="276" w:lineRule="auto"/>
        <w:ind w:left="0" w:firstLine="567"/>
      </w:pPr>
      <w:r>
        <w:t>Лыжи с палками</w:t>
      </w:r>
    </w:p>
    <w:p w:rsidR="00B246BF" w:rsidRDefault="00B246BF" w:rsidP="00DA55D7">
      <w:pPr>
        <w:ind w:firstLine="567"/>
      </w:pPr>
    </w:p>
    <w:sectPr w:rsidR="00B246BF" w:rsidSect="00DA55D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6BF" w:rsidRDefault="00B246BF" w:rsidP="00DA55D7">
      <w:r>
        <w:separator/>
      </w:r>
    </w:p>
  </w:endnote>
  <w:endnote w:type="continuationSeparator" w:id="1">
    <w:p w:rsidR="00B246BF" w:rsidRDefault="00B246BF" w:rsidP="00DA5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6BF" w:rsidRDefault="00B246BF" w:rsidP="00DA55D7">
      <w:r>
        <w:separator/>
      </w:r>
    </w:p>
  </w:footnote>
  <w:footnote w:type="continuationSeparator" w:id="1">
    <w:p w:rsidR="00B246BF" w:rsidRDefault="00B246BF" w:rsidP="00DA55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935B9"/>
    <w:multiLevelType w:val="hybridMultilevel"/>
    <w:tmpl w:val="4DFE64BA"/>
    <w:lvl w:ilvl="0" w:tplc="75FA6CF8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A5E6473"/>
    <w:multiLevelType w:val="hybridMultilevel"/>
    <w:tmpl w:val="A3E06A18"/>
    <w:lvl w:ilvl="0" w:tplc="E0282258">
      <w:start w:val="1"/>
      <w:numFmt w:val="bullet"/>
      <w:lvlText w:val=""/>
      <w:lvlJc w:val="left"/>
      <w:pPr>
        <w:ind w:left="185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99799B"/>
    <w:multiLevelType w:val="hybridMultilevel"/>
    <w:tmpl w:val="D2F0F48E"/>
    <w:lvl w:ilvl="0" w:tplc="E0282258">
      <w:start w:val="1"/>
      <w:numFmt w:val="bullet"/>
      <w:lvlText w:val="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24F7031"/>
    <w:multiLevelType w:val="hybridMultilevel"/>
    <w:tmpl w:val="A0C89B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CBC0F1C"/>
    <w:multiLevelType w:val="hybridMultilevel"/>
    <w:tmpl w:val="AD203380"/>
    <w:lvl w:ilvl="0" w:tplc="75FA6CF8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8F013B3"/>
    <w:multiLevelType w:val="hybridMultilevel"/>
    <w:tmpl w:val="E0E8D646"/>
    <w:lvl w:ilvl="0" w:tplc="75FA6CF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55D7"/>
    <w:rsid w:val="00014ACC"/>
    <w:rsid w:val="00016D89"/>
    <w:rsid w:val="000231C5"/>
    <w:rsid w:val="00026E48"/>
    <w:rsid w:val="000312C0"/>
    <w:rsid w:val="00036AE6"/>
    <w:rsid w:val="00044DEE"/>
    <w:rsid w:val="000465AE"/>
    <w:rsid w:val="0005598F"/>
    <w:rsid w:val="00061909"/>
    <w:rsid w:val="000715E8"/>
    <w:rsid w:val="00077524"/>
    <w:rsid w:val="0008030B"/>
    <w:rsid w:val="00083038"/>
    <w:rsid w:val="00083D50"/>
    <w:rsid w:val="000856EB"/>
    <w:rsid w:val="000926E9"/>
    <w:rsid w:val="000A00AC"/>
    <w:rsid w:val="000C3A8F"/>
    <w:rsid w:val="000C54BD"/>
    <w:rsid w:val="000D61D1"/>
    <w:rsid w:val="000E3A5F"/>
    <w:rsid w:val="000F1FDD"/>
    <w:rsid w:val="000F29DF"/>
    <w:rsid w:val="000F2A83"/>
    <w:rsid w:val="000F3099"/>
    <w:rsid w:val="000F676B"/>
    <w:rsid w:val="000F6CBB"/>
    <w:rsid w:val="00113BE8"/>
    <w:rsid w:val="001175DE"/>
    <w:rsid w:val="00125E5D"/>
    <w:rsid w:val="00126537"/>
    <w:rsid w:val="00137139"/>
    <w:rsid w:val="001514E8"/>
    <w:rsid w:val="001611B6"/>
    <w:rsid w:val="00162E0E"/>
    <w:rsid w:val="001720EE"/>
    <w:rsid w:val="00173E7A"/>
    <w:rsid w:val="001760C5"/>
    <w:rsid w:val="001819F7"/>
    <w:rsid w:val="0018646B"/>
    <w:rsid w:val="001864C1"/>
    <w:rsid w:val="00193AD2"/>
    <w:rsid w:val="001A3858"/>
    <w:rsid w:val="001A41F4"/>
    <w:rsid w:val="001A5F20"/>
    <w:rsid w:val="001C0861"/>
    <w:rsid w:val="001C12A8"/>
    <w:rsid w:val="001D1965"/>
    <w:rsid w:val="001D2928"/>
    <w:rsid w:val="001D605D"/>
    <w:rsid w:val="001E0719"/>
    <w:rsid w:val="001E0DF5"/>
    <w:rsid w:val="001E22AF"/>
    <w:rsid w:val="001E231E"/>
    <w:rsid w:val="001E414D"/>
    <w:rsid w:val="001E47FA"/>
    <w:rsid w:val="001F676D"/>
    <w:rsid w:val="001F6FF5"/>
    <w:rsid w:val="00201F34"/>
    <w:rsid w:val="00204184"/>
    <w:rsid w:val="00205CAD"/>
    <w:rsid w:val="00212CB8"/>
    <w:rsid w:val="00220B2F"/>
    <w:rsid w:val="0022377B"/>
    <w:rsid w:val="002305B8"/>
    <w:rsid w:val="00234C81"/>
    <w:rsid w:val="00246C71"/>
    <w:rsid w:val="00257312"/>
    <w:rsid w:val="0026072B"/>
    <w:rsid w:val="00274919"/>
    <w:rsid w:val="00274C82"/>
    <w:rsid w:val="002758CA"/>
    <w:rsid w:val="00277A47"/>
    <w:rsid w:val="00283D90"/>
    <w:rsid w:val="0028403A"/>
    <w:rsid w:val="00294A04"/>
    <w:rsid w:val="002A0709"/>
    <w:rsid w:val="002A28ED"/>
    <w:rsid w:val="002A6C1D"/>
    <w:rsid w:val="002B3F3D"/>
    <w:rsid w:val="002B425D"/>
    <w:rsid w:val="002B6DEE"/>
    <w:rsid w:val="002D4136"/>
    <w:rsid w:val="002D4FEC"/>
    <w:rsid w:val="002E3F57"/>
    <w:rsid w:val="002F2125"/>
    <w:rsid w:val="002F3A78"/>
    <w:rsid w:val="003246D6"/>
    <w:rsid w:val="003338F8"/>
    <w:rsid w:val="0033551F"/>
    <w:rsid w:val="00354367"/>
    <w:rsid w:val="003866F2"/>
    <w:rsid w:val="00391A85"/>
    <w:rsid w:val="003A7005"/>
    <w:rsid w:val="003C0462"/>
    <w:rsid w:val="003C5988"/>
    <w:rsid w:val="003D2DCC"/>
    <w:rsid w:val="003E0FC4"/>
    <w:rsid w:val="003E1198"/>
    <w:rsid w:val="003F335A"/>
    <w:rsid w:val="00400C59"/>
    <w:rsid w:val="00407877"/>
    <w:rsid w:val="00416BBA"/>
    <w:rsid w:val="00421EF6"/>
    <w:rsid w:val="00433C1F"/>
    <w:rsid w:val="0043410F"/>
    <w:rsid w:val="00446164"/>
    <w:rsid w:val="00452926"/>
    <w:rsid w:val="004532B4"/>
    <w:rsid w:val="004576EF"/>
    <w:rsid w:val="00464B32"/>
    <w:rsid w:val="0047447A"/>
    <w:rsid w:val="00494F80"/>
    <w:rsid w:val="004A306A"/>
    <w:rsid w:val="004A408B"/>
    <w:rsid w:val="004A5249"/>
    <w:rsid w:val="004B1C07"/>
    <w:rsid w:val="004B30C3"/>
    <w:rsid w:val="004D3866"/>
    <w:rsid w:val="004D5599"/>
    <w:rsid w:val="004E3CF5"/>
    <w:rsid w:val="004E66A2"/>
    <w:rsid w:val="005014F6"/>
    <w:rsid w:val="00501C5E"/>
    <w:rsid w:val="005020C5"/>
    <w:rsid w:val="00504039"/>
    <w:rsid w:val="00522BC3"/>
    <w:rsid w:val="00532CE6"/>
    <w:rsid w:val="005424C3"/>
    <w:rsid w:val="00542CBE"/>
    <w:rsid w:val="00547143"/>
    <w:rsid w:val="00550673"/>
    <w:rsid w:val="005562ED"/>
    <w:rsid w:val="0056018E"/>
    <w:rsid w:val="0056474B"/>
    <w:rsid w:val="0056536E"/>
    <w:rsid w:val="00565574"/>
    <w:rsid w:val="00580824"/>
    <w:rsid w:val="00581760"/>
    <w:rsid w:val="00583277"/>
    <w:rsid w:val="00585340"/>
    <w:rsid w:val="00590A9F"/>
    <w:rsid w:val="00590B14"/>
    <w:rsid w:val="005A65EB"/>
    <w:rsid w:val="005A6CA6"/>
    <w:rsid w:val="005B4EEB"/>
    <w:rsid w:val="005C7C0F"/>
    <w:rsid w:val="005D2561"/>
    <w:rsid w:val="005E33CC"/>
    <w:rsid w:val="005F1661"/>
    <w:rsid w:val="005F26B4"/>
    <w:rsid w:val="005F4CB6"/>
    <w:rsid w:val="006271F7"/>
    <w:rsid w:val="0063051B"/>
    <w:rsid w:val="0063541E"/>
    <w:rsid w:val="00637EAE"/>
    <w:rsid w:val="00641F82"/>
    <w:rsid w:val="006519EC"/>
    <w:rsid w:val="00661156"/>
    <w:rsid w:val="0067597B"/>
    <w:rsid w:val="006927E9"/>
    <w:rsid w:val="006943D6"/>
    <w:rsid w:val="006A2677"/>
    <w:rsid w:val="006A3ED8"/>
    <w:rsid w:val="006A4649"/>
    <w:rsid w:val="006B627C"/>
    <w:rsid w:val="006C4E10"/>
    <w:rsid w:val="006C5F14"/>
    <w:rsid w:val="006C68ED"/>
    <w:rsid w:val="006D1F3E"/>
    <w:rsid w:val="006D632C"/>
    <w:rsid w:val="006E0EED"/>
    <w:rsid w:val="006E0FD2"/>
    <w:rsid w:val="006E2740"/>
    <w:rsid w:val="006F5474"/>
    <w:rsid w:val="006F6FDB"/>
    <w:rsid w:val="00701DF5"/>
    <w:rsid w:val="00710760"/>
    <w:rsid w:val="007163C7"/>
    <w:rsid w:val="00736E97"/>
    <w:rsid w:val="00742745"/>
    <w:rsid w:val="007457FC"/>
    <w:rsid w:val="00757447"/>
    <w:rsid w:val="00772D48"/>
    <w:rsid w:val="007740DB"/>
    <w:rsid w:val="00792EE2"/>
    <w:rsid w:val="007A0419"/>
    <w:rsid w:val="007A356B"/>
    <w:rsid w:val="007B220C"/>
    <w:rsid w:val="007C114E"/>
    <w:rsid w:val="007C2B8E"/>
    <w:rsid w:val="007D0E5A"/>
    <w:rsid w:val="007D4992"/>
    <w:rsid w:val="007E07C5"/>
    <w:rsid w:val="007F214A"/>
    <w:rsid w:val="007F6160"/>
    <w:rsid w:val="00802A00"/>
    <w:rsid w:val="00803B52"/>
    <w:rsid w:val="0081142C"/>
    <w:rsid w:val="00822A68"/>
    <w:rsid w:val="00823537"/>
    <w:rsid w:val="0082692A"/>
    <w:rsid w:val="00837B94"/>
    <w:rsid w:val="008407C0"/>
    <w:rsid w:val="00844B7F"/>
    <w:rsid w:val="00845F7D"/>
    <w:rsid w:val="0086609E"/>
    <w:rsid w:val="00871C03"/>
    <w:rsid w:val="008726E2"/>
    <w:rsid w:val="00873521"/>
    <w:rsid w:val="00875233"/>
    <w:rsid w:val="00880B77"/>
    <w:rsid w:val="008823AD"/>
    <w:rsid w:val="00887731"/>
    <w:rsid w:val="00891886"/>
    <w:rsid w:val="00895A55"/>
    <w:rsid w:val="00896C0C"/>
    <w:rsid w:val="008A242C"/>
    <w:rsid w:val="008A44B0"/>
    <w:rsid w:val="008B27C0"/>
    <w:rsid w:val="008C2121"/>
    <w:rsid w:val="008C3092"/>
    <w:rsid w:val="008C36B2"/>
    <w:rsid w:val="008C5730"/>
    <w:rsid w:val="008C635F"/>
    <w:rsid w:val="008E1D22"/>
    <w:rsid w:val="008E5756"/>
    <w:rsid w:val="008F49F8"/>
    <w:rsid w:val="009045C7"/>
    <w:rsid w:val="00917DEF"/>
    <w:rsid w:val="00923272"/>
    <w:rsid w:val="009307E6"/>
    <w:rsid w:val="00931172"/>
    <w:rsid w:val="009402BA"/>
    <w:rsid w:val="00941D0D"/>
    <w:rsid w:val="00950D49"/>
    <w:rsid w:val="00956ECB"/>
    <w:rsid w:val="00967501"/>
    <w:rsid w:val="00975080"/>
    <w:rsid w:val="00982523"/>
    <w:rsid w:val="0098408F"/>
    <w:rsid w:val="00985B92"/>
    <w:rsid w:val="00993532"/>
    <w:rsid w:val="00993C51"/>
    <w:rsid w:val="009A7830"/>
    <w:rsid w:val="009B2F58"/>
    <w:rsid w:val="009C5BC4"/>
    <w:rsid w:val="009D1C74"/>
    <w:rsid w:val="009E1BD7"/>
    <w:rsid w:val="009E7305"/>
    <w:rsid w:val="009F4B8A"/>
    <w:rsid w:val="00A055FE"/>
    <w:rsid w:val="00A1069B"/>
    <w:rsid w:val="00A11C32"/>
    <w:rsid w:val="00A172EA"/>
    <w:rsid w:val="00A23568"/>
    <w:rsid w:val="00A23A3E"/>
    <w:rsid w:val="00A40634"/>
    <w:rsid w:val="00A51CBA"/>
    <w:rsid w:val="00A63BEB"/>
    <w:rsid w:val="00A77317"/>
    <w:rsid w:val="00A9566C"/>
    <w:rsid w:val="00AE38A5"/>
    <w:rsid w:val="00AE5022"/>
    <w:rsid w:val="00B11F3C"/>
    <w:rsid w:val="00B122B3"/>
    <w:rsid w:val="00B14FA8"/>
    <w:rsid w:val="00B20F98"/>
    <w:rsid w:val="00B21060"/>
    <w:rsid w:val="00B244A8"/>
    <w:rsid w:val="00B246BF"/>
    <w:rsid w:val="00B25FAD"/>
    <w:rsid w:val="00B328DC"/>
    <w:rsid w:val="00B32A71"/>
    <w:rsid w:val="00B32B85"/>
    <w:rsid w:val="00B365D6"/>
    <w:rsid w:val="00B40121"/>
    <w:rsid w:val="00B41D41"/>
    <w:rsid w:val="00B44CC7"/>
    <w:rsid w:val="00B46D92"/>
    <w:rsid w:val="00B52955"/>
    <w:rsid w:val="00B53AB6"/>
    <w:rsid w:val="00B575CA"/>
    <w:rsid w:val="00B624FC"/>
    <w:rsid w:val="00B86F4A"/>
    <w:rsid w:val="00B9339C"/>
    <w:rsid w:val="00BA0252"/>
    <w:rsid w:val="00BA0C37"/>
    <w:rsid w:val="00BB0159"/>
    <w:rsid w:val="00BB4803"/>
    <w:rsid w:val="00BB79DE"/>
    <w:rsid w:val="00BC50E5"/>
    <w:rsid w:val="00BE100F"/>
    <w:rsid w:val="00BF3B7A"/>
    <w:rsid w:val="00BF5818"/>
    <w:rsid w:val="00BF6539"/>
    <w:rsid w:val="00BF7162"/>
    <w:rsid w:val="00BF73F7"/>
    <w:rsid w:val="00C02E46"/>
    <w:rsid w:val="00C05AD9"/>
    <w:rsid w:val="00C13FCA"/>
    <w:rsid w:val="00C174F2"/>
    <w:rsid w:val="00C31256"/>
    <w:rsid w:val="00C32042"/>
    <w:rsid w:val="00C34DCA"/>
    <w:rsid w:val="00C41D2C"/>
    <w:rsid w:val="00C50AC6"/>
    <w:rsid w:val="00C51EEF"/>
    <w:rsid w:val="00C52969"/>
    <w:rsid w:val="00C6015A"/>
    <w:rsid w:val="00C627BF"/>
    <w:rsid w:val="00C70256"/>
    <w:rsid w:val="00C76CCE"/>
    <w:rsid w:val="00C9254B"/>
    <w:rsid w:val="00C933C6"/>
    <w:rsid w:val="00C97E5F"/>
    <w:rsid w:val="00CA0780"/>
    <w:rsid w:val="00CA22E8"/>
    <w:rsid w:val="00CA5C10"/>
    <w:rsid w:val="00CB729B"/>
    <w:rsid w:val="00CC1023"/>
    <w:rsid w:val="00CC7C00"/>
    <w:rsid w:val="00CD0960"/>
    <w:rsid w:val="00CD2D83"/>
    <w:rsid w:val="00CD6A59"/>
    <w:rsid w:val="00CE17AA"/>
    <w:rsid w:val="00CF021C"/>
    <w:rsid w:val="00CF1F35"/>
    <w:rsid w:val="00CF2CDF"/>
    <w:rsid w:val="00CF4B82"/>
    <w:rsid w:val="00CF7B4A"/>
    <w:rsid w:val="00D11378"/>
    <w:rsid w:val="00D144FB"/>
    <w:rsid w:val="00D14DD4"/>
    <w:rsid w:val="00D16127"/>
    <w:rsid w:val="00D2346D"/>
    <w:rsid w:val="00D27524"/>
    <w:rsid w:val="00D331F3"/>
    <w:rsid w:val="00D56A51"/>
    <w:rsid w:val="00D66280"/>
    <w:rsid w:val="00D66720"/>
    <w:rsid w:val="00D72791"/>
    <w:rsid w:val="00D8403F"/>
    <w:rsid w:val="00D852A6"/>
    <w:rsid w:val="00D9269A"/>
    <w:rsid w:val="00D9374B"/>
    <w:rsid w:val="00DA1E24"/>
    <w:rsid w:val="00DA55D7"/>
    <w:rsid w:val="00DC0B7A"/>
    <w:rsid w:val="00DC128B"/>
    <w:rsid w:val="00DC5287"/>
    <w:rsid w:val="00DE103A"/>
    <w:rsid w:val="00DE1D87"/>
    <w:rsid w:val="00DE6990"/>
    <w:rsid w:val="00DE7AF6"/>
    <w:rsid w:val="00DF5B07"/>
    <w:rsid w:val="00E11B37"/>
    <w:rsid w:val="00E14D32"/>
    <w:rsid w:val="00E24720"/>
    <w:rsid w:val="00E3119D"/>
    <w:rsid w:val="00E314A6"/>
    <w:rsid w:val="00E348C7"/>
    <w:rsid w:val="00E62E31"/>
    <w:rsid w:val="00E80194"/>
    <w:rsid w:val="00E96DDF"/>
    <w:rsid w:val="00EA6329"/>
    <w:rsid w:val="00EB41F2"/>
    <w:rsid w:val="00ED0D82"/>
    <w:rsid w:val="00ED31F7"/>
    <w:rsid w:val="00EE15DD"/>
    <w:rsid w:val="00EE3359"/>
    <w:rsid w:val="00EE5650"/>
    <w:rsid w:val="00EE5767"/>
    <w:rsid w:val="00EE5CA5"/>
    <w:rsid w:val="00EF3927"/>
    <w:rsid w:val="00EF555A"/>
    <w:rsid w:val="00F03002"/>
    <w:rsid w:val="00F16020"/>
    <w:rsid w:val="00F22F67"/>
    <w:rsid w:val="00F25DB8"/>
    <w:rsid w:val="00F26CAB"/>
    <w:rsid w:val="00F27495"/>
    <w:rsid w:val="00F27DD6"/>
    <w:rsid w:val="00F32604"/>
    <w:rsid w:val="00F32F0F"/>
    <w:rsid w:val="00F43A7D"/>
    <w:rsid w:val="00F4464E"/>
    <w:rsid w:val="00F452B5"/>
    <w:rsid w:val="00F50581"/>
    <w:rsid w:val="00F639FD"/>
    <w:rsid w:val="00F64574"/>
    <w:rsid w:val="00F65D77"/>
    <w:rsid w:val="00F728E8"/>
    <w:rsid w:val="00F7616F"/>
    <w:rsid w:val="00F82401"/>
    <w:rsid w:val="00F862C6"/>
    <w:rsid w:val="00F87746"/>
    <w:rsid w:val="00FA2012"/>
    <w:rsid w:val="00FA314E"/>
    <w:rsid w:val="00FA69A7"/>
    <w:rsid w:val="00FB0A83"/>
    <w:rsid w:val="00FB69E2"/>
    <w:rsid w:val="00FC0D0A"/>
    <w:rsid w:val="00FD22B2"/>
    <w:rsid w:val="00FD6D1B"/>
    <w:rsid w:val="00FF1885"/>
    <w:rsid w:val="00FF6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5D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A55D7"/>
    <w:rPr>
      <w:rFonts w:eastAsia="Times New Roman"/>
    </w:rPr>
  </w:style>
  <w:style w:type="paragraph" w:styleId="ListParagraph">
    <w:name w:val="List Paragraph"/>
    <w:basedOn w:val="Normal"/>
    <w:uiPriority w:val="99"/>
    <w:qFormat/>
    <w:rsid w:val="00DA55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DA55D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A55D7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DA55D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A55D7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27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149</Words>
  <Characters>852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6</cp:revision>
  <cp:lastPrinted>2013-10-11T09:35:00Z</cp:lastPrinted>
  <dcterms:created xsi:type="dcterms:W3CDTF">2013-10-09T15:16:00Z</dcterms:created>
  <dcterms:modified xsi:type="dcterms:W3CDTF">2013-10-11T09:35:00Z</dcterms:modified>
</cp:coreProperties>
</file>